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E40624" w14:textId="60BECEEB" w:rsidR="00BF0546" w:rsidRDefault="00BF0546" w:rsidP="00162F16">
      <w:pPr>
        <w:pStyle w:val="NoSpacing"/>
      </w:pPr>
      <w:r>
        <w:rPr>
          <w:u w:val="single"/>
        </w:rPr>
        <w:t>Walter NEWMAN</w:t>
      </w:r>
      <w:r>
        <w:t xml:space="preserve">    </w:t>
      </w:r>
      <w:proofErr w:type="gramStart"/>
      <w:r>
        <w:t xml:space="preserve">   (</w:t>
      </w:r>
      <w:proofErr w:type="gramEnd"/>
      <w:r>
        <w:t>fl.1423</w:t>
      </w:r>
      <w:r w:rsidR="00162F16">
        <w:t>-7)</w:t>
      </w:r>
    </w:p>
    <w:p w14:paraId="40CC6F3D" w14:textId="77777777" w:rsidR="00BF0546" w:rsidRDefault="00BF0546" w:rsidP="00BF0546">
      <w:pPr>
        <w:pStyle w:val="NoSpacing"/>
      </w:pPr>
    </w:p>
    <w:p w14:paraId="7DD46108" w14:textId="77777777" w:rsidR="00BF0546" w:rsidRDefault="00BF0546" w:rsidP="00BF0546">
      <w:pPr>
        <w:pStyle w:val="NoSpacing"/>
      </w:pPr>
    </w:p>
    <w:p w14:paraId="579B62FF" w14:textId="77777777" w:rsidR="00BF0546" w:rsidRDefault="00BF0546" w:rsidP="00BF0546">
      <w:pPr>
        <w:pStyle w:val="NoSpacing"/>
      </w:pPr>
      <w:r>
        <w:t xml:space="preserve">   9 Jan.1423</w:t>
      </w:r>
      <w:r>
        <w:tab/>
        <w:t xml:space="preserve">He was a juror on the inquisition certiorari de </w:t>
      </w:r>
      <w:proofErr w:type="spellStart"/>
      <w:r>
        <w:t>feodis</w:t>
      </w:r>
      <w:proofErr w:type="spellEnd"/>
      <w:r>
        <w:t xml:space="preserve"> </w:t>
      </w:r>
      <w:proofErr w:type="spellStart"/>
      <w:r>
        <w:t>militum</w:t>
      </w:r>
      <w:proofErr w:type="spellEnd"/>
      <w:r>
        <w:t xml:space="preserve"> et</w:t>
      </w:r>
    </w:p>
    <w:p w14:paraId="7F31AA79" w14:textId="77777777" w:rsidR="00BF0546" w:rsidRDefault="00BF0546" w:rsidP="00BF0546">
      <w:pPr>
        <w:pStyle w:val="NoSpacing"/>
      </w:pPr>
      <w:r>
        <w:tab/>
      </w:r>
      <w:r>
        <w:tab/>
      </w:r>
      <w:proofErr w:type="spellStart"/>
      <w:r>
        <w:t>advocationibus</w:t>
      </w:r>
      <w:proofErr w:type="spellEnd"/>
      <w:r>
        <w:t xml:space="preserve"> </w:t>
      </w:r>
      <w:proofErr w:type="spellStart"/>
      <w:r>
        <w:t>ecclesiarum</w:t>
      </w:r>
      <w:proofErr w:type="spellEnd"/>
      <w:r>
        <w:t xml:space="preserve"> held in Aylesbury, Buckinghamshire, into</w:t>
      </w:r>
    </w:p>
    <w:p w14:paraId="2F65DBFE" w14:textId="77777777" w:rsidR="00BF0546" w:rsidRDefault="00BF0546" w:rsidP="00BF0546">
      <w:pPr>
        <w:pStyle w:val="NoSpacing"/>
      </w:pPr>
      <w:r>
        <w:tab/>
      </w:r>
      <w:r>
        <w:tab/>
        <w:t>lands of the late Hugh Courtenay, Earl of Devon(q.v.).</w:t>
      </w:r>
    </w:p>
    <w:p w14:paraId="71B578CF" w14:textId="13F258C0" w:rsidR="00BF0546" w:rsidRDefault="00BF0546" w:rsidP="00BF0546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22-203)</w:t>
      </w:r>
    </w:p>
    <w:p w14:paraId="293DF8F2" w14:textId="77777777" w:rsidR="00DF57B4" w:rsidRPr="00DF57B4" w:rsidRDefault="00DF57B4" w:rsidP="00DF57B4">
      <w:pPr>
        <w:spacing w:after="0" w:line="240" w:lineRule="auto"/>
        <w:rPr>
          <w:rFonts w:eastAsia="Calibri"/>
          <w:lang w:val="en-US"/>
        </w:rPr>
      </w:pPr>
      <w:r w:rsidRPr="00DF57B4">
        <w:rPr>
          <w:rFonts w:eastAsia="Calibri"/>
          <w:lang w:val="en-US"/>
        </w:rPr>
        <w:t>11 May1423</w:t>
      </w:r>
      <w:r w:rsidRPr="00DF57B4">
        <w:rPr>
          <w:rFonts w:eastAsia="Calibri"/>
          <w:lang w:val="en-US"/>
        </w:rPr>
        <w:tab/>
        <w:t>He was a juror on the inquisition mandamus held in Aylesbury,</w:t>
      </w:r>
    </w:p>
    <w:p w14:paraId="498432D5" w14:textId="77777777" w:rsidR="00DF57B4" w:rsidRPr="00DF57B4" w:rsidRDefault="00DF57B4" w:rsidP="00DF57B4">
      <w:pPr>
        <w:spacing w:after="0" w:line="240" w:lineRule="auto"/>
        <w:rPr>
          <w:rFonts w:eastAsia="Calibri"/>
          <w:lang w:val="en-US"/>
        </w:rPr>
      </w:pPr>
      <w:r w:rsidRPr="00DF57B4">
        <w:rPr>
          <w:rFonts w:eastAsia="Calibri"/>
          <w:lang w:val="en-US"/>
        </w:rPr>
        <w:tab/>
      </w:r>
      <w:r w:rsidRPr="00DF57B4">
        <w:rPr>
          <w:rFonts w:eastAsia="Calibri"/>
          <w:lang w:val="en-US"/>
        </w:rPr>
        <w:tab/>
        <w:t xml:space="preserve">Buckinghamshire, into lands of William </w:t>
      </w:r>
      <w:proofErr w:type="spellStart"/>
      <w:r w:rsidRPr="00DF57B4">
        <w:rPr>
          <w:rFonts w:eastAsia="Calibri"/>
          <w:lang w:val="en-US"/>
        </w:rPr>
        <w:t>Greneham</w:t>
      </w:r>
      <w:proofErr w:type="spellEnd"/>
      <w:r w:rsidRPr="00DF57B4">
        <w:rPr>
          <w:rFonts w:eastAsia="Calibri"/>
          <w:lang w:val="en-US"/>
        </w:rPr>
        <w:t>(q.v.).</w:t>
      </w:r>
    </w:p>
    <w:p w14:paraId="53437CD7" w14:textId="2BDDF39A" w:rsidR="00DF57B4" w:rsidRDefault="00DF57B4" w:rsidP="00DF57B4">
      <w:pPr>
        <w:pStyle w:val="NoSpacing"/>
        <w:rPr>
          <w:rFonts w:eastAsia="Calibri"/>
          <w:lang w:val="en-US"/>
        </w:rPr>
      </w:pPr>
      <w:r w:rsidRPr="00DF57B4">
        <w:rPr>
          <w:rFonts w:eastAsia="Calibri"/>
          <w:lang w:val="en-US"/>
        </w:rPr>
        <w:tab/>
      </w:r>
      <w:r w:rsidRPr="00DF57B4">
        <w:rPr>
          <w:rFonts w:eastAsia="Calibri"/>
          <w:lang w:val="en-US"/>
        </w:rPr>
        <w:tab/>
        <w:t xml:space="preserve">(www.inquisitionspostmortem.ac.uk ref. </w:t>
      </w:r>
      <w:proofErr w:type="spellStart"/>
      <w:r w:rsidRPr="00DF57B4">
        <w:rPr>
          <w:rFonts w:eastAsia="Calibri"/>
          <w:lang w:val="en-US"/>
        </w:rPr>
        <w:t>eCIPM</w:t>
      </w:r>
      <w:proofErr w:type="spellEnd"/>
      <w:r w:rsidRPr="00DF57B4">
        <w:rPr>
          <w:rFonts w:eastAsia="Calibri"/>
          <w:lang w:val="en-US"/>
        </w:rPr>
        <w:t xml:space="preserve"> 22-218)</w:t>
      </w:r>
    </w:p>
    <w:p w14:paraId="65A6A4FC" w14:textId="77777777" w:rsidR="00162F16" w:rsidRDefault="00162F16" w:rsidP="00162F16">
      <w:pPr>
        <w:pStyle w:val="NoSpacing"/>
        <w:rPr>
          <w:lang w:val="en-US"/>
        </w:rPr>
      </w:pPr>
      <w:r>
        <w:rPr>
          <w:lang w:val="en-US"/>
        </w:rPr>
        <w:t>27 Oct.1427</w:t>
      </w:r>
      <w:r>
        <w:rPr>
          <w:lang w:val="en-US"/>
        </w:rPr>
        <w:tab/>
        <w:t xml:space="preserve">He was a juror on the inquisition </w:t>
      </w:r>
      <w:proofErr w:type="gramStart"/>
      <w:r>
        <w:rPr>
          <w:lang w:val="en-US"/>
        </w:rPr>
        <w:t>post mortem</w:t>
      </w:r>
      <w:proofErr w:type="gramEnd"/>
      <w:r>
        <w:rPr>
          <w:lang w:val="en-US"/>
        </w:rPr>
        <w:t xml:space="preserve"> held in Aylesbury,</w:t>
      </w:r>
    </w:p>
    <w:p w14:paraId="45144577" w14:textId="77777777" w:rsidR="00162F16" w:rsidRDefault="00162F16" w:rsidP="00162F16">
      <w:pPr>
        <w:pStyle w:val="NoSpacing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  <w:t xml:space="preserve">Buckinghamshire, into lands of Margery </w:t>
      </w:r>
      <w:proofErr w:type="spellStart"/>
      <w:r>
        <w:rPr>
          <w:lang w:val="en-US"/>
        </w:rPr>
        <w:t>Argentein</w:t>
      </w:r>
      <w:proofErr w:type="spellEnd"/>
      <w:r>
        <w:rPr>
          <w:lang w:val="en-US"/>
        </w:rPr>
        <w:t>(q.v.).</w:t>
      </w:r>
    </w:p>
    <w:p w14:paraId="35B9D1FA" w14:textId="77777777" w:rsidR="00162F16" w:rsidRDefault="00162F16" w:rsidP="00162F16">
      <w:pPr>
        <w:pStyle w:val="NoSpacing"/>
      </w:pPr>
      <w:r>
        <w:rPr>
          <w:lang w:val="en-US"/>
        </w:rPr>
        <w:tab/>
      </w:r>
      <w:r>
        <w:rPr>
          <w:lang w:val="en-US"/>
        </w:rPr>
        <w:tab/>
      </w:r>
      <w:r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23-124)</w:t>
      </w:r>
    </w:p>
    <w:p w14:paraId="7CD72B57" w14:textId="77777777" w:rsidR="00162F16" w:rsidRDefault="00162F16" w:rsidP="00DF57B4">
      <w:pPr>
        <w:pStyle w:val="NoSpacing"/>
      </w:pPr>
    </w:p>
    <w:p w14:paraId="7712C018" w14:textId="49E3E6C7" w:rsidR="00BF0546" w:rsidRDefault="00BF0546" w:rsidP="00BF0546">
      <w:pPr>
        <w:pStyle w:val="NoSpacing"/>
      </w:pPr>
    </w:p>
    <w:p w14:paraId="6362171C" w14:textId="4719461F" w:rsidR="00DF57B4" w:rsidRDefault="00DF57B4" w:rsidP="00BF0546">
      <w:pPr>
        <w:pStyle w:val="NoSpacing"/>
      </w:pPr>
      <w:r>
        <w:t>24 August 2020</w:t>
      </w:r>
    </w:p>
    <w:p w14:paraId="2FA3E755" w14:textId="0C4CD006" w:rsidR="00162F16" w:rsidRPr="00FA214D" w:rsidRDefault="00162F16" w:rsidP="00BF0546">
      <w:pPr>
        <w:pStyle w:val="NoSpacing"/>
      </w:pPr>
      <w:r>
        <w:t xml:space="preserve">  2 April 2021</w:t>
      </w:r>
    </w:p>
    <w:p w14:paraId="256050AE" w14:textId="77777777" w:rsidR="006B2F86" w:rsidRPr="00BF0546" w:rsidRDefault="00162F16" w:rsidP="00E71FC3">
      <w:pPr>
        <w:pStyle w:val="NoSpacing"/>
      </w:pPr>
    </w:p>
    <w:sectPr w:rsidR="006B2F86" w:rsidRPr="00BF054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F3AF25" w14:textId="77777777" w:rsidR="00BF0546" w:rsidRDefault="00BF0546" w:rsidP="00E71FC3">
      <w:pPr>
        <w:spacing w:after="0" w:line="240" w:lineRule="auto"/>
      </w:pPr>
      <w:r>
        <w:separator/>
      </w:r>
    </w:p>
  </w:endnote>
  <w:endnote w:type="continuationSeparator" w:id="0">
    <w:p w14:paraId="22A0BF61" w14:textId="77777777" w:rsidR="00BF0546" w:rsidRDefault="00BF054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04E96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03F5B4" w14:textId="77777777" w:rsidR="00BF0546" w:rsidRDefault="00BF0546" w:rsidP="00E71FC3">
      <w:pPr>
        <w:spacing w:after="0" w:line="240" w:lineRule="auto"/>
      </w:pPr>
      <w:r>
        <w:separator/>
      </w:r>
    </w:p>
  </w:footnote>
  <w:footnote w:type="continuationSeparator" w:id="0">
    <w:p w14:paraId="34874BCC" w14:textId="77777777" w:rsidR="00BF0546" w:rsidRDefault="00BF054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0546"/>
    <w:rsid w:val="00162F16"/>
    <w:rsid w:val="001A7C09"/>
    <w:rsid w:val="00577BD5"/>
    <w:rsid w:val="00656CBA"/>
    <w:rsid w:val="006A1F77"/>
    <w:rsid w:val="00733BE7"/>
    <w:rsid w:val="00AB52E8"/>
    <w:rsid w:val="00B16D3F"/>
    <w:rsid w:val="00BB41AC"/>
    <w:rsid w:val="00BF0546"/>
    <w:rsid w:val="00DF57B4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9BB9F8"/>
  <w15:chartTrackingRefBased/>
  <w15:docId w15:val="{414C0335-C2E9-41EF-9246-8337C9AC9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5</TotalTime>
  <Pages>1</Pages>
  <Words>105</Words>
  <Characters>601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2017-07-04T20:35:00Z</dcterms:created>
  <dcterms:modified xsi:type="dcterms:W3CDTF">2021-04-02T15:10:00Z</dcterms:modified>
</cp:coreProperties>
</file>